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D3" w:rsidRPr="00513FE6" w:rsidRDefault="005C67D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7D3" w:rsidRPr="00513FE6" w:rsidRDefault="005C67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C67D3" w:rsidRPr="00513FE6" w:rsidRDefault="005C67D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C67D3" w:rsidRPr="00513FE6" w:rsidRDefault="005C67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C67D3" w:rsidRDefault="005C67D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C67D3" w:rsidRPr="00E40E79" w:rsidRDefault="005C67D3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5C67D3" w:rsidRPr="00513FE6" w:rsidRDefault="005C67D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2899</w:t>
      </w:r>
    </w:p>
    <w:p w:rsidR="005C67D3" w:rsidRPr="003C0768" w:rsidRDefault="005C67D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C67D3" w:rsidRPr="00E40E79" w:rsidRDefault="005C67D3" w:rsidP="00B05BA8">
      <w:pPr>
        <w:rPr>
          <w:rFonts w:ascii="Century" w:hAnsi="Century"/>
          <w:sz w:val="18"/>
          <w:szCs w:val="26"/>
          <w:lang w:val="uk-UA"/>
        </w:rPr>
      </w:pPr>
    </w:p>
    <w:p w:rsidR="005C67D3" w:rsidRPr="003C0768" w:rsidRDefault="005C67D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Юлії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C67D3" w:rsidRPr="00E40E79" w:rsidRDefault="005C67D3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5C67D3" w:rsidRPr="003C0768" w:rsidRDefault="005C67D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Лисоконь Юлії Юріївні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C67D3" w:rsidRPr="003C0768" w:rsidRDefault="005C67D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C67D3" w:rsidRDefault="005C67D3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Юлії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7,4574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4620983000:30:000:0003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5C67D3" w:rsidRPr="007C76DF" w:rsidRDefault="005C67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Лисоконь Юлії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C67D3" w:rsidRPr="003C0768" w:rsidRDefault="005C67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C67D3" w:rsidRPr="003C0768" w:rsidRDefault="005C67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5C67D3" w:rsidRDefault="005C67D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C67D3" w:rsidRPr="003C0768" w:rsidRDefault="005C67D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C67D3" w:rsidRDefault="005C67D3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5C67D3" w:rsidSect="005C67D3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C67D3" w:rsidRPr="003C0768" w:rsidRDefault="005C67D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C67D3" w:rsidRPr="003C0768" w:rsidSect="005C67D3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5C67D3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A899E8B-B5ED-40AA-A0C0-AD6F3556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319</Words>
  <Characters>2275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